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BBD" w:rsidRPr="0092336A" w:rsidRDefault="00762BBD" w:rsidP="00D40834"/>
    <w:p w:rsidR="00762BBD" w:rsidRDefault="00762BBD" w:rsidP="00D40834">
      <w:pPr>
        <w:framePr w:hSpace="141" w:wrap="around" w:vAnchor="text" w:hAnchor="page" w:x="5841" w:y="1"/>
        <w:rPr>
          <w:noProof/>
        </w:rPr>
      </w:pPr>
      <w:r w:rsidRPr="008E3A8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762BBD" w:rsidRDefault="00762BBD" w:rsidP="00D40834">
      <w:pPr>
        <w:pStyle w:val="Heading1"/>
        <w:rPr>
          <w:b/>
        </w:rPr>
      </w:pPr>
    </w:p>
    <w:p w:rsidR="00762BBD" w:rsidRDefault="00762BBD" w:rsidP="00D40834">
      <w:pPr>
        <w:pStyle w:val="Heading1"/>
        <w:jc w:val="left"/>
        <w:rPr>
          <w:b/>
          <w:lang w:val="ru-RU"/>
        </w:rPr>
      </w:pPr>
    </w:p>
    <w:p w:rsidR="00762BBD" w:rsidRDefault="00762BBD" w:rsidP="00D40834">
      <w:pPr>
        <w:pStyle w:val="Heading1"/>
        <w:jc w:val="left"/>
        <w:rPr>
          <w:b/>
          <w:lang w:val="ru-RU"/>
        </w:rPr>
      </w:pPr>
    </w:p>
    <w:p w:rsidR="00762BBD" w:rsidRDefault="00762BBD" w:rsidP="00D40834">
      <w:pPr>
        <w:pStyle w:val="Heading1"/>
        <w:jc w:val="left"/>
        <w:rPr>
          <w:b/>
          <w:lang w:val="ru-RU"/>
        </w:rPr>
      </w:pPr>
    </w:p>
    <w:p w:rsidR="00762BBD" w:rsidRDefault="00762BBD" w:rsidP="00D40834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762BBD" w:rsidRDefault="00762BBD" w:rsidP="00D40834"/>
    <w:p w:rsidR="00762BBD" w:rsidRDefault="00762BBD" w:rsidP="00D4083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762BBD" w:rsidRDefault="00762BBD" w:rsidP="00D40834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762BBD" w:rsidRDefault="00762BBD" w:rsidP="00D40834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762BBD" w:rsidRDefault="00762BBD" w:rsidP="00D40834">
      <w:pPr>
        <w:jc w:val="center"/>
        <w:rPr>
          <w:sz w:val="24"/>
          <w:szCs w:val="24"/>
          <w:lang w:val="uk-UA"/>
        </w:rPr>
      </w:pPr>
    </w:p>
    <w:p w:rsidR="00762BBD" w:rsidRPr="001644A9" w:rsidRDefault="00762BBD" w:rsidP="00D40834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762BBD" w:rsidRDefault="00762BBD" w:rsidP="00D40834">
      <w:pPr>
        <w:jc w:val="center"/>
        <w:rPr>
          <w:b/>
          <w:sz w:val="28"/>
          <w:lang w:val="uk-UA"/>
        </w:rPr>
      </w:pPr>
    </w:p>
    <w:p w:rsidR="00762BBD" w:rsidRPr="00690794" w:rsidRDefault="00762BBD" w:rsidP="00D40834">
      <w:pPr>
        <w:jc w:val="both"/>
        <w:rPr>
          <w:sz w:val="28"/>
          <w:lang w:val="uk-UA"/>
        </w:rPr>
      </w:pPr>
      <w:r>
        <w:rPr>
          <w:sz w:val="28"/>
          <w:lang w:val="uk-UA"/>
        </w:rPr>
        <w:t>23 липня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№ 198-к</w:t>
      </w:r>
    </w:p>
    <w:p w:rsidR="00762BBD" w:rsidRDefault="00762BBD" w:rsidP="00D40834">
      <w:pPr>
        <w:jc w:val="center"/>
        <w:rPr>
          <w:b/>
          <w:sz w:val="28"/>
          <w:lang w:val="uk-UA"/>
        </w:rPr>
      </w:pPr>
    </w:p>
    <w:p w:rsidR="00762BBD" w:rsidRDefault="00762BBD" w:rsidP="00D40834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 Славової Н.М.</w:t>
      </w:r>
    </w:p>
    <w:p w:rsidR="00762BBD" w:rsidRDefault="00762BBD" w:rsidP="00102204">
      <w:pPr>
        <w:spacing w:line="276" w:lineRule="auto"/>
        <w:jc w:val="center"/>
        <w:rPr>
          <w:b/>
          <w:sz w:val="28"/>
          <w:lang w:val="uk-UA"/>
        </w:rPr>
      </w:pPr>
    </w:p>
    <w:p w:rsidR="00762BBD" w:rsidRPr="00224B73" w:rsidRDefault="00762BBD" w:rsidP="00102204">
      <w:pPr>
        <w:spacing w:line="276" w:lineRule="auto"/>
        <w:jc w:val="both"/>
        <w:rPr>
          <w:sz w:val="28"/>
          <w:szCs w:val="28"/>
          <w:lang w:val="uk-UA"/>
        </w:rPr>
      </w:pPr>
      <w:r w:rsidRPr="00BD63E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підставі  пункту</w:t>
      </w:r>
      <w:r w:rsidRPr="00BD63E3">
        <w:rPr>
          <w:sz w:val="28"/>
          <w:szCs w:val="28"/>
          <w:lang w:val="uk-UA"/>
        </w:rPr>
        <w:t xml:space="preserve">  20  частини 4 статті  42 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статті 20 Закону України  «Про службу в органах місцевого самоврядування», </w:t>
      </w:r>
      <w:r w:rsidRPr="00224B73"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>1</w:t>
      </w:r>
      <w:r w:rsidRPr="00224B73">
        <w:rPr>
          <w:sz w:val="28"/>
          <w:szCs w:val="28"/>
          <w:lang w:val="uk-UA"/>
        </w:rPr>
        <w:t>статті  36  Кодексу законів про працюУкраїни</w:t>
      </w:r>
      <w:r>
        <w:rPr>
          <w:sz w:val="28"/>
          <w:szCs w:val="28"/>
          <w:lang w:val="uk-UA"/>
        </w:rPr>
        <w:t>, розглянувши заяву Славової Н.М.</w:t>
      </w:r>
      <w:r w:rsidRPr="00224B73">
        <w:rPr>
          <w:sz w:val="28"/>
          <w:szCs w:val="28"/>
          <w:lang w:val="uk-UA"/>
        </w:rPr>
        <w:t>:</w:t>
      </w:r>
    </w:p>
    <w:p w:rsidR="00762BBD" w:rsidRDefault="00762BBD" w:rsidP="00102204">
      <w:pPr>
        <w:pStyle w:val="BodyText"/>
        <w:spacing w:line="276" w:lineRule="auto"/>
        <w:ind w:firstLine="360"/>
      </w:pPr>
      <w:r w:rsidRPr="00BD63E3">
        <w:t xml:space="preserve">1.Звільнити  </w:t>
      </w:r>
      <w:r>
        <w:t xml:space="preserve">Славову Наталію Миколаївну з посади  адміністратора відділу «Центр надання адміністративних послуг» Арцизької міської ради  за угодою сторін </w:t>
      </w:r>
      <w:r w:rsidRPr="00BD63E3">
        <w:t xml:space="preserve"> з </w:t>
      </w:r>
      <w:r w:rsidRPr="00224B73">
        <w:t>30липня</w:t>
      </w:r>
      <w:r>
        <w:t xml:space="preserve"> 2021 року.</w:t>
      </w:r>
    </w:p>
    <w:p w:rsidR="00762BBD" w:rsidRPr="00BD63E3" w:rsidRDefault="00762BBD" w:rsidP="00102204">
      <w:pPr>
        <w:pStyle w:val="BodyText"/>
        <w:spacing w:line="276" w:lineRule="auto"/>
        <w:ind w:firstLine="360"/>
      </w:pPr>
      <w:r w:rsidRPr="00BD63E3">
        <w:t xml:space="preserve">2. </w:t>
      </w:r>
      <w:r>
        <w:t>В</w:t>
      </w:r>
      <w:r w:rsidRPr="00BD63E3">
        <w:t xml:space="preserve">ідділу  </w:t>
      </w:r>
      <w:r>
        <w:t>бухгалтерського обліку, звітності та фінансово-господарського забезпечення Арцизької міської ради</w:t>
      </w:r>
      <w:r w:rsidRPr="00BD63E3">
        <w:t xml:space="preserve"> виплатити  грошову компенсацію за невикористані дні щорічної відпустки в кількості </w:t>
      </w:r>
      <w:r>
        <w:t>12 календарних днів</w:t>
      </w:r>
      <w:r w:rsidRPr="00BD63E3">
        <w:t xml:space="preserve"> за період роботи з  </w:t>
      </w:r>
      <w:r>
        <w:t>23 лютого</w:t>
      </w:r>
      <w:r w:rsidRPr="00BD63E3">
        <w:t xml:space="preserve"> 2021 року по  </w:t>
      </w:r>
      <w:r>
        <w:t>30 липня</w:t>
      </w:r>
      <w:r w:rsidRPr="00BD63E3">
        <w:t xml:space="preserve"> 2021року.</w:t>
      </w:r>
    </w:p>
    <w:p w:rsidR="00762BBD" w:rsidRPr="00BD63E3" w:rsidRDefault="00762BBD" w:rsidP="00102204">
      <w:pPr>
        <w:spacing w:line="276" w:lineRule="auto"/>
        <w:jc w:val="both"/>
        <w:rPr>
          <w:sz w:val="28"/>
          <w:szCs w:val="28"/>
        </w:rPr>
      </w:pPr>
      <w:r w:rsidRPr="00BD63E3">
        <w:rPr>
          <w:sz w:val="28"/>
          <w:szCs w:val="28"/>
        </w:rPr>
        <w:t>3. Контроль за виконаннямданогорозпорядження</w:t>
      </w:r>
      <w:r w:rsidRPr="00BD63E3">
        <w:rPr>
          <w:sz w:val="28"/>
          <w:szCs w:val="28"/>
          <w:lang w:val="uk-UA"/>
        </w:rPr>
        <w:t>покласти на заступни</w:t>
      </w:r>
      <w:r>
        <w:rPr>
          <w:sz w:val="28"/>
          <w:szCs w:val="28"/>
          <w:lang w:val="uk-UA"/>
        </w:rPr>
        <w:t>ка міського голови Стоянову О.П</w:t>
      </w:r>
      <w:r w:rsidRPr="00BD63E3">
        <w:rPr>
          <w:sz w:val="28"/>
          <w:szCs w:val="28"/>
        </w:rPr>
        <w:t>.</w:t>
      </w:r>
    </w:p>
    <w:p w:rsidR="00762BBD" w:rsidRDefault="00762BBD" w:rsidP="00D40834">
      <w:pPr>
        <w:rPr>
          <w:lang w:val="uk-UA"/>
        </w:rPr>
      </w:pPr>
    </w:p>
    <w:p w:rsidR="00762BBD" w:rsidRPr="00953F42" w:rsidRDefault="00762BBD" w:rsidP="00D40834">
      <w:pPr>
        <w:rPr>
          <w:lang w:val="uk-UA"/>
        </w:rPr>
      </w:pPr>
    </w:p>
    <w:p w:rsidR="00762BBD" w:rsidRDefault="00762BBD" w:rsidP="00D40834">
      <w:pPr>
        <w:pStyle w:val="Heading2"/>
        <w:spacing w:line="276" w:lineRule="auto"/>
      </w:pPr>
    </w:p>
    <w:p w:rsidR="00762BBD" w:rsidRDefault="00762BBD" w:rsidP="00D40834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762BBD" w:rsidRDefault="00762BBD" w:rsidP="00D40834">
      <w:pPr>
        <w:spacing w:line="276" w:lineRule="auto"/>
        <w:rPr>
          <w:lang w:val="uk-UA"/>
        </w:rPr>
      </w:pPr>
    </w:p>
    <w:p w:rsidR="00762BBD" w:rsidRDefault="00762BBD" w:rsidP="00D40834">
      <w:pPr>
        <w:spacing w:line="276" w:lineRule="auto"/>
        <w:rPr>
          <w:lang w:val="uk-UA"/>
        </w:rPr>
      </w:pPr>
    </w:p>
    <w:p w:rsidR="00762BBD" w:rsidRDefault="00762BBD" w:rsidP="00D40834">
      <w:pPr>
        <w:spacing w:line="276" w:lineRule="auto"/>
        <w:rPr>
          <w:lang w:val="uk-UA"/>
        </w:rPr>
      </w:pPr>
    </w:p>
    <w:p w:rsidR="00762BBD" w:rsidRDefault="00762BBD" w:rsidP="007708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розпорядженням ознайомлений, копію розпорядження отримав       </w:t>
      </w:r>
    </w:p>
    <w:p w:rsidR="00762BBD" w:rsidRPr="00602CA2" w:rsidRDefault="00762BBD" w:rsidP="00770826">
      <w:pPr>
        <w:rPr>
          <w:lang w:val="uk-UA"/>
        </w:rPr>
      </w:pPr>
      <w:r>
        <w:rPr>
          <w:sz w:val="28"/>
          <w:szCs w:val="28"/>
          <w:lang w:val="uk-UA"/>
        </w:rPr>
        <w:t>___________        Н.Славова      «____»____________ 20_____р.</w:t>
      </w:r>
    </w:p>
    <w:p w:rsidR="00762BBD" w:rsidRDefault="00762BBD" w:rsidP="00D40834">
      <w:pPr>
        <w:spacing w:line="276" w:lineRule="auto"/>
        <w:rPr>
          <w:lang w:val="uk-UA"/>
        </w:rPr>
      </w:pPr>
    </w:p>
    <w:p w:rsidR="00762BBD" w:rsidRDefault="00762BBD" w:rsidP="00D40834">
      <w:pPr>
        <w:rPr>
          <w:lang w:val="uk-UA"/>
        </w:rPr>
      </w:pPr>
    </w:p>
    <w:p w:rsidR="00762BBD" w:rsidRDefault="00762BBD" w:rsidP="00D40834">
      <w:pPr>
        <w:rPr>
          <w:lang w:val="uk-UA"/>
        </w:rPr>
      </w:pPr>
    </w:p>
    <w:p w:rsidR="00762BBD" w:rsidRDefault="00762BBD" w:rsidP="00D40834">
      <w:pPr>
        <w:rPr>
          <w:lang w:val="uk-UA"/>
        </w:rPr>
      </w:pPr>
    </w:p>
    <w:p w:rsidR="00762BBD" w:rsidRDefault="00762BBD" w:rsidP="00D40834">
      <w:pPr>
        <w:rPr>
          <w:lang w:val="uk-UA"/>
        </w:rPr>
      </w:pPr>
    </w:p>
    <w:p w:rsidR="00762BBD" w:rsidRDefault="00762BBD" w:rsidP="00D40834">
      <w:pPr>
        <w:rPr>
          <w:lang w:val="uk-UA"/>
        </w:rPr>
      </w:pPr>
    </w:p>
    <w:p w:rsidR="00762BBD" w:rsidRDefault="00762BBD" w:rsidP="00D40834">
      <w:pPr>
        <w:rPr>
          <w:lang w:val="uk-UA"/>
        </w:rPr>
      </w:pPr>
    </w:p>
    <w:p w:rsidR="00762BBD" w:rsidRPr="00E948A8" w:rsidRDefault="00762BBD" w:rsidP="00D40834">
      <w:pPr>
        <w:rPr>
          <w:lang w:val="uk-UA"/>
        </w:rPr>
      </w:pPr>
    </w:p>
    <w:p w:rsidR="00762BBD" w:rsidRPr="00B768DD" w:rsidRDefault="00762BBD" w:rsidP="00D408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62BBD" w:rsidRPr="00B768DD" w:rsidRDefault="00762BBD" w:rsidP="00D408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 xml:space="preserve">23липня </w:t>
      </w:r>
      <w:r w:rsidRPr="00B768DD">
        <w:rPr>
          <w:rFonts w:ascii="Times New Roman" w:hAnsi="Times New Roman"/>
          <w:sz w:val="28"/>
          <w:szCs w:val="28"/>
          <w:lang w:val="uk-UA"/>
        </w:rPr>
        <w:t xml:space="preserve"> 2021 року  №</w:t>
      </w:r>
      <w:r>
        <w:rPr>
          <w:rFonts w:ascii="Times New Roman" w:hAnsi="Times New Roman"/>
          <w:sz w:val="28"/>
          <w:szCs w:val="28"/>
          <w:lang w:val="uk-UA"/>
        </w:rPr>
        <w:t xml:space="preserve"> 198 -к</w:t>
      </w:r>
    </w:p>
    <w:p w:rsidR="00762BBD" w:rsidRPr="00B768DD" w:rsidRDefault="00762BBD" w:rsidP="00D408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BBD" w:rsidRPr="00A22B58" w:rsidRDefault="00762BBD" w:rsidP="00D40834">
      <w:pPr>
        <w:jc w:val="both"/>
        <w:rPr>
          <w:sz w:val="28"/>
          <w:szCs w:val="28"/>
        </w:rPr>
      </w:pPr>
      <w:r>
        <w:rPr>
          <w:sz w:val="28"/>
        </w:rPr>
        <w:t xml:space="preserve">Про </w:t>
      </w:r>
      <w:r>
        <w:rPr>
          <w:sz w:val="28"/>
          <w:lang w:val="uk-UA"/>
        </w:rPr>
        <w:t>звільнення Славової Н.М.</w:t>
      </w:r>
    </w:p>
    <w:p w:rsidR="00762BBD" w:rsidRPr="00B768DD" w:rsidRDefault="00762BBD" w:rsidP="00D4083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62BBD" w:rsidRPr="00B768DD" w:rsidRDefault="00762BBD" w:rsidP="00D4083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62BBD" w:rsidRPr="00B768DD" w:rsidRDefault="00762BBD" w:rsidP="00D40834">
      <w:pPr>
        <w:rPr>
          <w:sz w:val="28"/>
          <w:szCs w:val="28"/>
          <w:lang w:val="uk-UA"/>
        </w:rPr>
      </w:pPr>
    </w:p>
    <w:p w:rsidR="00762BBD" w:rsidRPr="00B768DD" w:rsidRDefault="00762BBD" w:rsidP="00D408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Заступник  Арцизького міського голови</w:t>
      </w:r>
    </w:p>
    <w:p w:rsidR="00762BBD" w:rsidRPr="00B768DD" w:rsidRDefault="00762BBD" w:rsidP="00D408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О.Стоянова</w:t>
      </w:r>
    </w:p>
    <w:p w:rsidR="00762BBD" w:rsidRPr="00B768DD" w:rsidRDefault="00762BBD" w:rsidP="00D40834">
      <w:pPr>
        <w:rPr>
          <w:sz w:val="28"/>
          <w:szCs w:val="28"/>
          <w:lang w:val="uk-UA"/>
        </w:rPr>
      </w:pPr>
    </w:p>
    <w:p w:rsidR="00762BBD" w:rsidRPr="00B768DD" w:rsidRDefault="00762BBD" w:rsidP="00D40834">
      <w:pPr>
        <w:rPr>
          <w:sz w:val="28"/>
          <w:szCs w:val="28"/>
          <w:lang w:val="uk-UA"/>
        </w:rPr>
      </w:pPr>
    </w:p>
    <w:p w:rsidR="00762BBD" w:rsidRPr="00B768DD" w:rsidRDefault="00762BBD" w:rsidP="00D408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762BBD" w:rsidRPr="00B768DD" w:rsidRDefault="00762BBD" w:rsidP="00D408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762BBD" w:rsidRPr="00B768DD" w:rsidRDefault="00762BBD" w:rsidP="00D40834">
      <w:pPr>
        <w:rPr>
          <w:sz w:val="28"/>
          <w:szCs w:val="28"/>
          <w:lang w:val="uk-UA"/>
        </w:rPr>
      </w:pPr>
    </w:p>
    <w:p w:rsidR="00762BBD" w:rsidRPr="00B768DD" w:rsidRDefault="00762BBD" w:rsidP="00D40834">
      <w:pPr>
        <w:rPr>
          <w:sz w:val="28"/>
          <w:szCs w:val="28"/>
          <w:lang w:val="uk-UA"/>
        </w:rPr>
      </w:pPr>
    </w:p>
    <w:p w:rsidR="00762BBD" w:rsidRPr="00224B73" w:rsidRDefault="00762BBD" w:rsidP="00D40834">
      <w:pPr>
        <w:rPr>
          <w:sz w:val="28"/>
          <w:szCs w:val="28"/>
          <w:lang w:val="uk-UA"/>
        </w:rPr>
      </w:pPr>
      <w:bookmarkStart w:id="0" w:name="_GoBack"/>
      <w:r w:rsidRPr="00224B73">
        <w:rPr>
          <w:sz w:val="28"/>
          <w:szCs w:val="28"/>
          <w:lang w:val="uk-UA"/>
        </w:rPr>
        <w:t>Головнийспеціаліствідділубухгалтерськогообліку, звітності та фінансово-господарськогозабезпечення</w:t>
      </w:r>
    </w:p>
    <w:p w:rsidR="00762BBD" w:rsidRPr="00224B73" w:rsidRDefault="00762BBD" w:rsidP="00D40834">
      <w:pPr>
        <w:rPr>
          <w:sz w:val="28"/>
          <w:szCs w:val="28"/>
          <w:lang w:val="uk-UA"/>
        </w:rPr>
      </w:pPr>
      <w:r w:rsidRPr="00224B73">
        <w:rPr>
          <w:sz w:val="28"/>
          <w:szCs w:val="28"/>
          <w:lang w:val="uk-UA"/>
        </w:rPr>
        <w:t>__________         Н.Бузіян</w:t>
      </w:r>
    </w:p>
    <w:bookmarkEnd w:id="0"/>
    <w:p w:rsidR="00762BBD" w:rsidRPr="00B768DD" w:rsidRDefault="00762BBD" w:rsidP="00D40834">
      <w:pPr>
        <w:rPr>
          <w:lang w:val="uk-UA"/>
        </w:rPr>
      </w:pPr>
    </w:p>
    <w:p w:rsidR="00762BBD" w:rsidRDefault="00762BBD" w:rsidP="00D40834">
      <w:pPr>
        <w:jc w:val="both"/>
        <w:rPr>
          <w:lang w:val="uk-UA"/>
        </w:rPr>
      </w:pPr>
    </w:p>
    <w:p w:rsidR="00762BBD" w:rsidRDefault="00762BBD" w:rsidP="00D40834">
      <w:pPr>
        <w:jc w:val="both"/>
        <w:rPr>
          <w:lang w:val="uk-UA"/>
        </w:rPr>
      </w:pPr>
    </w:p>
    <w:p w:rsidR="00762BBD" w:rsidRDefault="00762BBD" w:rsidP="00D40834">
      <w:pPr>
        <w:jc w:val="both"/>
        <w:rPr>
          <w:lang w:val="uk-UA"/>
        </w:rPr>
      </w:pPr>
    </w:p>
    <w:p w:rsidR="00762BBD" w:rsidRDefault="00762BBD" w:rsidP="00D40834">
      <w:pPr>
        <w:jc w:val="both"/>
        <w:rPr>
          <w:lang w:val="uk-UA"/>
        </w:rPr>
      </w:pPr>
    </w:p>
    <w:p w:rsidR="00762BBD" w:rsidRDefault="00762BBD" w:rsidP="00D40834">
      <w:pPr>
        <w:jc w:val="both"/>
        <w:rPr>
          <w:lang w:val="uk-UA"/>
        </w:rPr>
      </w:pPr>
    </w:p>
    <w:p w:rsidR="00762BBD" w:rsidRDefault="00762BBD" w:rsidP="00D40834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762BBD" w:rsidRPr="00E033B8" w:rsidRDefault="00762BBD" w:rsidP="00D40834">
      <w:pPr>
        <w:rPr>
          <w:lang w:val="uk-UA"/>
        </w:rPr>
      </w:pPr>
    </w:p>
    <w:p w:rsidR="00762BBD" w:rsidRPr="00591BBA" w:rsidRDefault="00762BBD" w:rsidP="00D40834">
      <w:pPr>
        <w:rPr>
          <w:lang w:val="uk-UA"/>
        </w:rPr>
      </w:pPr>
    </w:p>
    <w:p w:rsidR="00762BBD" w:rsidRPr="003C5AA9" w:rsidRDefault="00762BBD" w:rsidP="00D40834">
      <w:pPr>
        <w:rPr>
          <w:lang w:val="uk-UA"/>
        </w:rPr>
      </w:pPr>
    </w:p>
    <w:p w:rsidR="00762BBD" w:rsidRPr="00E13726" w:rsidRDefault="00762BBD" w:rsidP="00D40834">
      <w:pPr>
        <w:rPr>
          <w:lang w:val="uk-UA"/>
        </w:rPr>
      </w:pPr>
    </w:p>
    <w:p w:rsidR="00762BBD" w:rsidRPr="00D40834" w:rsidRDefault="00762BBD">
      <w:pPr>
        <w:rPr>
          <w:lang w:val="uk-UA"/>
        </w:rPr>
      </w:pPr>
    </w:p>
    <w:sectPr w:rsidR="00762BBD" w:rsidRPr="00D40834" w:rsidSect="00465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834"/>
    <w:rsid w:val="000654D6"/>
    <w:rsid w:val="00102204"/>
    <w:rsid w:val="001644A9"/>
    <w:rsid w:val="0021448A"/>
    <w:rsid w:val="00224B73"/>
    <w:rsid w:val="003010A8"/>
    <w:rsid w:val="003773F2"/>
    <w:rsid w:val="003C5AA9"/>
    <w:rsid w:val="00413A44"/>
    <w:rsid w:val="004658EC"/>
    <w:rsid w:val="00591BBA"/>
    <w:rsid w:val="00602CA2"/>
    <w:rsid w:val="00690794"/>
    <w:rsid w:val="00744567"/>
    <w:rsid w:val="00762BBD"/>
    <w:rsid w:val="00770826"/>
    <w:rsid w:val="007735AB"/>
    <w:rsid w:val="007C2395"/>
    <w:rsid w:val="008E3A81"/>
    <w:rsid w:val="0092336A"/>
    <w:rsid w:val="00953F42"/>
    <w:rsid w:val="00A22B58"/>
    <w:rsid w:val="00B768DD"/>
    <w:rsid w:val="00BD63E3"/>
    <w:rsid w:val="00D40834"/>
    <w:rsid w:val="00DB43FD"/>
    <w:rsid w:val="00E033B8"/>
    <w:rsid w:val="00E13726"/>
    <w:rsid w:val="00E14E00"/>
    <w:rsid w:val="00E9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3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834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0834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083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40834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D40834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D4083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4083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40834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D40834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08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083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257</Words>
  <Characters>1469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2021-07-23T06:29:00Z</cp:lastPrinted>
  <dcterms:created xsi:type="dcterms:W3CDTF">2021-07-19T15:24:00Z</dcterms:created>
  <dcterms:modified xsi:type="dcterms:W3CDTF">2022-01-11T13:15:00Z</dcterms:modified>
</cp:coreProperties>
</file>